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9F" w:rsidRDefault="0097479F">
      <w:r>
        <w:t xml:space="preserve"> </w:t>
      </w:r>
    </w:p>
    <w:p w:rsidR="0097479F" w:rsidRDefault="0097479F" w:rsidP="003C268B">
      <w:r>
        <w:t>Adı-Soyadı:</w:t>
      </w:r>
      <w:r>
        <w:tab/>
      </w:r>
      <w:r>
        <w:tab/>
      </w:r>
      <w:r>
        <w:tab/>
      </w:r>
      <w:r>
        <w:tab/>
      </w:r>
      <w:r>
        <w:tab/>
      </w:r>
      <w:r>
        <w:tab/>
        <w:t>Numarası:</w:t>
      </w:r>
      <w:r>
        <w:tab/>
      </w:r>
      <w:r>
        <w:tab/>
      </w:r>
      <w:r>
        <w:tab/>
      </w:r>
      <w:r>
        <w:tab/>
        <w:t>Notu:</w:t>
      </w:r>
    </w:p>
    <w:p w:rsidR="0097479F" w:rsidRDefault="0097479F" w:rsidP="003C268B">
      <w:pPr>
        <w:jc w:val="center"/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s1026" type="#_x0000_t75" alt="AN02032_" style="position:absolute;left:0;text-align:left;margin-left:-66.35pt;margin-top:-47.5pt;width:74.25pt;height:133.5pt;z-index:-251656192;visibility:visible">
            <v:imagedata r:id="rId7" o:title=""/>
          </v:shape>
        </w:pict>
      </w:r>
      <w:r>
        <w:rPr>
          <w:b/>
        </w:rPr>
        <w:t>3. SINIF DENEME SINAVI</w:t>
      </w:r>
    </w:p>
    <w:p w:rsidR="0097479F" w:rsidRPr="005515EF" w:rsidRDefault="0097479F" w:rsidP="005515EF">
      <w:pPr>
        <w:pStyle w:val="ListParagraph"/>
        <w:numPr>
          <w:ilvl w:val="0"/>
          <w:numId w:val="1"/>
        </w:numPr>
        <w:rPr>
          <w:b/>
          <w:u w:val="single"/>
        </w:rPr>
      </w:pPr>
      <w:r>
        <w:t xml:space="preserve">Aşağıdaki bilgilerden hangisi </w:t>
      </w:r>
      <w:r w:rsidRPr="003C268B">
        <w:rPr>
          <w:b/>
          <w:u w:val="single"/>
        </w:rPr>
        <w:t>yanlıştır?</w:t>
      </w:r>
    </w:p>
    <w:p w:rsidR="0097479F" w:rsidRDefault="0097479F" w:rsidP="003C268B">
      <w:pPr>
        <w:pStyle w:val="ListParagraph"/>
        <w:numPr>
          <w:ilvl w:val="0"/>
          <w:numId w:val="2"/>
        </w:numPr>
      </w:pPr>
      <w:r>
        <w:t>İletişimde beden dilini kullanırız.</w:t>
      </w:r>
      <w:r w:rsidRPr="00827BD5">
        <w:t xml:space="preserve"> </w:t>
      </w:r>
    </w:p>
    <w:p w:rsidR="0097479F" w:rsidRDefault="0097479F" w:rsidP="003C268B">
      <w:pPr>
        <w:pStyle w:val="ListParagraph"/>
        <w:numPr>
          <w:ilvl w:val="0"/>
          <w:numId w:val="2"/>
        </w:numPr>
      </w:pPr>
      <w:r>
        <w:t>Her ailede çocuklar anne ve babalarına benzerler.</w:t>
      </w:r>
    </w:p>
    <w:p w:rsidR="0097479F" w:rsidRDefault="0097479F" w:rsidP="003C268B">
      <w:pPr>
        <w:pStyle w:val="ListParagraph"/>
        <w:numPr>
          <w:ilvl w:val="0"/>
          <w:numId w:val="2"/>
        </w:numPr>
      </w:pPr>
      <w:r>
        <w:t>Reklamlar bize ürünleri tanıtır.</w:t>
      </w:r>
    </w:p>
    <w:p w:rsidR="0097479F" w:rsidRDefault="0097479F" w:rsidP="003C268B">
      <w:pPr>
        <w:pStyle w:val="ListParagraph"/>
        <w:numPr>
          <w:ilvl w:val="0"/>
          <w:numId w:val="2"/>
        </w:numPr>
      </w:pPr>
      <w:r>
        <w:t>Ev işlerinde annemize yardım etmeliyiz.</w:t>
      </w:r>
    </w:p>
    <w:p w:rsidR="0097479F" w:rsidRDefault="0097479F" w:rsidP="003C268B">
      <w:pPr>
        <w:pStyle w:val="ListParagraph"/>
        <w:ind w:left="1080"/>
      </w:pPr>
    </w:p>
    <w:p w:rsidR="0097479F" w:rsidRPr="005515EF" w:rsidRDefault="0097479F" w:rsidP="005515EF">
      <w:pPr>
        <w:pStyle w:val="ListParagraph"/>
        <w:numPr>
          <w:ilvl w:val="0"/>
          <w:numId w:val="1"/>
        </w:numPr>
        <w:rPr>
          <w:b/>
          <w:u w:val="single"/>
        </w:rPr>
      </w:pPr>
      <w:r>
        <w:t xml:space="preserve">Çekirdek ailede aşağıdakilerden hangisi </w:t>
      </w:r>
      <w:r>
        <w:rPr>
          <w:b/>
          <w:u w:val="single"/>
        </w:rPr>
        <w:t>bulunmaz?</w:t>
      </w:r>
    </w:p>
    <w:p w:rsidR="0097479F" w:rsidRDefault="0097479F" w:rsidP="002174EE">
      <w:pPr>
        <w:pStyle w:val="ListParagraph"/>
        <w:numPr>
          <w:ilvl w:val="0"/>
          <w:numId w:val="3"/>
        </w:numPr>
      </w:pPr>
      <w:r>
        <w:t>Anne</w:t>
      </w:r>
      <w:r>
        <w:tab/>
      </w:r>
      <w:r>
        <w:tab/>
        <w:t>b)   Baba</w:t>
      </w:r>
      <w:r>
        <w:tab/>
      </w:r>
      <w:r>
        <w:tab/>
        <w:t>c)   Dede</w:t>
      </w:r>
      <w:r>
        <w:tab/>
        <w:t xml:space="preserve">        d) Çocuk</w:t>
      </w:r>
    </w:p>
    <w:p w:rsidR="0097479F" w:rsidRDefault="0097479F" w:rsidP="00137FEA">
      <w:pPr>
        <w:pStyle w:val="ListParagraph"/>
        <w:ind w:left="1080"/>
      </w:pPr>
    </w:p>
    <w:p w:rsidR="0097479F" w:rsidRPr="00137FEA" w:rsidRDefault="0097479F" w:rsidP="005515EF">
      <w:pPr>
        <w:pStyle w:val="ListParagraph"/>
        <w:numPr>
          <w:ilvl w:val="0"/>
          <w:numId w:val="1"/>
        </w:numPr>
      </w:pPr>
      <w:r>
        <w:t xml:space="preserve">Dengeli beslenmeyle ilgili olarak aşağıdakilerden hangisi </w:t>
      </w:r>
      <w:r w:rsidRPr="002174EE">
        <w:rPr>
          <w:b/>
          <w:u w:val="single"/>
        </w:rPr>
        <w:t>doğrudur?</w:t>
      </w:r>
    </w:p>
    <w:p w:rsidR="0097479F" w:rsidRDefault="0097479F" w:rsidP="00137FEA">
      <w:pPr>
        <w:pStyle w:val="ListParagraph"/>
        <w:numPr>
          <w:ilvl w:val="0"/>
          <w:numId w:val="4"/>
        </w:numPr>
      </w:pPr>
      <w:r>
        <w:t>Dengeli beslenmek için hiç şeker yememeliyiz.</w:t>
      </w:r>
    </w:p>
    <w:p w:rsidR="0097479F" w:rsidRDefault="0097479F" w:rsidP="00137FEA">
      <w:pPr>
        <w:pStyle w:val="ListParagraph"/>
        <w:numPr>
          <w:ilvl w:val="0"/>
          <w:numId w:val="4"/>
        </w:numPr>
      </w:pPr>
      <w:r>
        <w:t>Dengeli beslenmek için çok az yemeliyiz.</w:t>
      </w:r>
    </w:p>
    <w:p w:rsidR="0097479F" w:rsidRDefault="0097479F" w:rsidP="00137FEA">
      <w:pPr>
        <w:pStyle w:val="ListParagraph"/>
        <w:numPr>
          <w:ilvl w:val="0"/>
          <w:numId w:val="4"/>
        </w:numPr>
      </w:pPr>
      <w:r>
        <w:t>Dengeli beslenmek için sadece bitkisel ürünleri yemeliyiz.</w:t>
      </w:r>
    </w:p>
    <w:p w:rsidR="0097479F" w:rsidRDefault="0097479F" w:rsidP="00137FEA">
      <w:pPr>
        <w:pStyle w:val="ListParagraph"/>
        <w:numPr>
          <w:ilvl w:val="0"/>
          <w:numId w:val="4"/>
        </w:numPr>
      </w:pPr>
      <w:r>
        <w:t>Dengeli beslenmek için hem hayvansal ürünleri hem de bitkisel ürünleri yemeliyiz</w:t>
      </w:r>
    </w:p>
    <w:p w:rsidR="0097479F" w:rsidRDefault="0097479F" w:rsidP="00137FEA">
      <w:pPr>
        <w:pStyle w:val="ListParagraph"/>
        <w:ind w:left="1080"/>
      </w:pPr>
    </w:p>
    <w:p w:rsidR="0097479F" w:rsidRDefault="0097479F" w:rsidP="00137FEA">
      <w:pPr>
        <w:pStyle w:val="ListParagraph"/>
        <w:numPr>
          <w:ilvl w:val="0"/>
          <w:numId w:val="1"/>
        </w:numPr>
      </w:pPr>
      <w:r>
        <w:t xml:space="preserve">“Bir insanın saçının rengi, boyu, kilosu gibi özelliklerine ………………… özellikleri denir. ” Yukarıdaki cümlede </w:t>
      </w:r>
      <w:r w:rsidRPr="005515EF">
        <w:rPr>
          <w:b/>
          <w:u w:val="single"/>
        </w:rPr>
        <w:t>noktalı yere</w:t>
      </w:r>
      <w:r>
        <w:t xml:space="preserve"> aşağıdakilerden hangisi gelmelidir?</w:t>
      </w:r>
    </w:p>
    <w:p w:rsidR="0097479F" w:rsidRDefault="0097479F" w:rsidP="005515EF">
      <w:pPr>
        <w:pStyle w:val="ListParagraph"/>
        <w:numPr>
          <w:ilvl w:val="0"/>
          <w:numId w:val="5"/>
        </w:numPr>
      </w:pPr>
      <w:r>
        <w:t>Kişilik</w:t>
      </w:r>
      <w:r>
        <w:tab/>
      </w:r>
      <w:r>
        <w:tab/>
        <w:t>b)    Fiziksel</w:t>
      </w:r>
      <w:r>
        <w:tab/>
      </w:r>
      <w:r>
        <w:tab/>
        <w:t xml:space="preserve">c)     Hayvansal </w:t>
      </w:r>
      <w:r>
        <w:tab/>
      </w:r>
      <w:r>
        <w:tab/>
        <w:t xml:space="preserve">   d)   Bitkisel</w:t>
      </w:r>
    </w:p>
    <w:p w:rsidR="0097479F" w:rsidRDefault="0097479F" w:rsidP="005515EF">
      <w:pPr>
        <w:pStyle w:val="ListParagraph"/>
        <w:ind w:left="1080"/>
      </w:pPr>
    </w:p>
    <w:p w:rsidR="0097479F" w:rsidRDefault="0097479F" w:rsidP="005515EF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Dünya’nın </w:t>
      </w:r>
      <w:r w:rsidRPr="005515EF">
        <w:rPr>
          <w:b/>
          <w:u w:val="single"/>
        </w:rPr>
        <w:t>güneş etrafında</w:t>
      </w:r>
      <w:r>
        <w:t xml:space="preserve"> dönmesiyle ne oluşur?</w:t>
      </w:r>
    </w:p>
    <w:p w:rsidR="0097479F" w:rsidRDefault="0097479F" w:rsidP="005515EF">
      <w:pPr>
        <w:pStyle w:val="ListParagraph"/>
        <w:numPr>
          <w:ilvl w:val="0"/>
          <w:numId w:val="7"/>
        </w:numPr>
      </w:pPr>
      <w:r>
        <w:t xml:space="preserve"> Mevsimler </w:t>
      </w:r>
      <w:r>
        <w:tab/>
      </w:r>
      <w:r>
        <w:tab/>
        <w:t xml:space="preserve">    b)  Gece-gündüz       </w:t>
      </w:r>
      <w:r>
        <w:tab/>
        <w:t xml:space="preserve">   </w:t>
      </w:r>
      <w:r>
        <w:tab/>
        <w:t>c)  Aylar                       d) Haftalar</w:t>
      </w:r>
    </w:p>
    <w:p w:rsidR="0097479F" w:rsidRDefault="0097479F" w:rsidP="005515EF">
      <w:pPr>
        <w:pStyle w:val="ListParagraph"/>
        <w:ind w:left="750"/>
      </w:pPr>
    </w:p>
    <w:p w:rsidR="0097479F" w:rsidRDefault="0097479F" w:rsidP="005515EF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Resim 16" o:spid="_x0000_s1027" type="#_x0000_t75" alt="jack_in_the_box" style="position:absolute;left:0;text-align:left;margin-left:-66.35pt;margin-top:-39.4pt;width:74.25pt;height:94.5pt;z-index:-251655168;visibility:visible">
            <v:imagedata r:id="rId8" o:title=""/>
          </v:shape>
        </w:pict>
      </w:r>
      <w:r>
        <w:t xml:space="preserve">“ Eyvah (  ) Yemeği ocakta unuttum (  ) Sen gidip, bakar mısın (  ) “ cümlesinde boş bırakılan yerlere </w:t>
      </w:r>
      <w:r w:rsidRPr="000D5DF2">
        <w:rPr>
          <w:b/>
          <w:u w:val="single"/>
        </w:rPr>
        <w:t>sırasıyla</w:t>
      </w:r>
      <w:r>
        <w:t xml:space="preserve"> hangi noktalama işaretleri gelmelidir?</w:t>
      </w:r>
    </w:p>
    <w:p w:rsidR="0097479F" w:rsidRDefault="0097479F" w:rsidP="005515EF">
      <w:pPr>
        <w:pStyle w:val="ListParagraph"/>
        <w:numPr>
          <w:ilvl w:val="0"/>
          <w:numId w:val="8"/>
        </w:numPr>
      </w:pPr>
      <w:r>
        <w:t>( . )  ( . )  ( . )</w:t>
      </w:r>
      <w:r>
        <w:tab/>
        <w:t>b)    ( ! )  ( . ) ( . )</w:t>
      </w:r>
      <w:r>
        <w:tab/>
      </w:r>
      <w:r>
        <w:tab/>
        <w:t xml:space="preserve"> c)   ( ! )  ( . ) ( ? )</w:t>
      </w:r>
      <w:r>
        <w:tab/>
        <w:t xml:space="preserve">   d) ( . ) ( . ) ( ? )</w:t>
      </w:r>
    </w:p>
    <w:p w:rsidR="0097479F" w:rsidRDefault="0097479F" w:rsidP="00362FC8">
      <w:pPr>
        <w:pStyle w:val="ListParagraph"/>
        <w:ind w:left="1080"/>
      </w:pPr>
    </w:p>
    <w:p w:rsidR="0097479F" w:rsidRDefault="0097479F" w:rsidP="00362FC8">
      <w:pPr>
        <w:pStyle w:val="ListParagraph"/>
        <w:numPr>
          <w:ilvl w:val="0"/>
          <w:numId w:val="1"/>
        </w:numPr>
      </w:pPr>
      <w:r>
        <w:t xml:space="preserve">“ Ali annesine gül verince, annesi Ali’ye güldü. “ cümlesindeki </w:t>
      </w:r>
      <w:r w:rsidRPr="000D5DF2">
        <w:rPr>
          <w:b/>
          <w:u w:val="single"/>
        </w:rPr>
        <w:t>sesteş</w:t>
      </w:r>
      <w:r>
        <w:t xml:space="preserve"> kelime hangisidir?</w:t>
      </w:r>
    </w:p>
    <w:p w:rsidR="0097479F" w:rsidRDefault="0097479F" w:rsidP="00362FC8">
      <w:pPr>
        <w:pStyle w:val="ListParagraph"/>
        <w:numPr>
          <w:ilvl w:val="0"/>
          <w:numId w:val="9"/>
        </w:numPr>
      </w:pPr>
      <w:r>
        <w:t>Gül</w:t>
      </w:r>
      <w:r>
        <w:tab/>
      </w:r>
      <w:r>
        <w:tab/>
      </w:r>
      <w:r>
        <w:tab/>
        <w:t>b)   Anne</w:t>
      </w:r>
      <w:r>
        <w:tab/>
      </w:r>
      <w:r>
        <w:tab/>
        <w:t>c)  Ali</w:t>
      </w:r>
      <w:r>
        <w:tab/>
      </w:r>
      <w:r>
        <w:tab/>
        <w:t xml:space="preserve">            d)   Verince</w:t>
      </w:r>
    </w:p>
    <w:p w:rsidR="0097479F" w:rsidRDefault="0097479F" w:rsidP="000D5DF2">
      <w:pPr>
        <w:pStyle w:val="ListParagraph"/>
        <w:ind w:left="1080"/>
      </w:pPr>
    </w:p>
    <w:p w:rsidR="0097479F" w:rsidRDefault="0097479F" w:rsidP="00362FC8">
      <w:pPr>
        <w:pStyle w:val="ListParagraph"/>
        <w:numPr>
          <w:ilvl w:val="0"/>
          <w:numId w:val="1"/>
        </w:numPr>
      </w:pPr>
      <w:r>
        <w:t xml:space="preserve">“ İmdat! Kurtarın beni. “ diye bağıran bir çocuk hangi </w:t>
      </w:r>
      <w:r w:rsidRPr="000D5DF2">
        <w:rPr>
          <w:b/>
          <w:u w:val="single"/>
        </w:rPr>
        <w:t xml:space="preserve">duyguyu </w:t>
      </w:r>
      <w:r>
        <w:t>yaşamaktadır?</w:t>
      </w:r>
    </w:p>
    <w:p w:rsidR="0097479F" w:rsidRDefault="0097479F" w:rsidP="000D5DF2">
      <w:pPr>
        <w:pStyle w:val="ListParagraph"/>
        <w:numPr>
          <w:ilvl w:val="0"/>
          <w:numId w:val="10"/>
        </w:numPr>
      </w:pPr>
      <w:r>
        <w:t>Sevinç</w:t>
      </w:r>
      <w:r>
        <w:tab/>
      </w:r>
      <w:r>
        <w:tab/>
        <w:t>b)   Şaşırma</w:t>
      </w:r>
      <w:r>
        <w:tab/>
      </w:r>
      <w:r>
        <w:tab/>
        <w:t xml:space="preserve">  c)  Özlem        </w:t>
      </w:r>
      <w:r>
        <w:tab/>
        <w:t xml:space="preserve">                d) Korku</w:t>
      </w:r>
    </w:p>
    <w:p w:rsidR="0097479F" w:rsidRDefault="0097479F" w:rsidP="000D5DF2">
      <w:pPr>
        <w:pStyle w:val="ListParagraph"/>
        <w:ind w:left="1080"/>
      </w:pPr>
    </w:p>
    <w:p w:rsidR="0097479F" w:rsidRDefault="0097479F" w:rsidP="000D5DF2">
      <w:pPr>
        <w:pStyle w:val="ListParagraph"/>
        <w:numPr>
          <w:ilvl w:val="0"/>
          <w:numId w:val="1"/>
        </w:numPr>
      </w:pPr>
      <w:r>
        <w:t>“ ekinler / iyi / daha / yağarsa / Yağmur / olur “ kelimelerini kullanarak kurallı bir cümle yapınız.</w:t>
      </w:r>
    </w:p>
    <w:p w:rsidR="0097479F" w:rsidRDefault="0097479F" w:rsidP="000D5DF2">
      <w:pPr>
        <w:pStyle w:val="ListParagraph"/>
      </w:pPr>
      <w:r>
        <w:t>……………………………………………………………………………………………………………………………………………….</w:t>
      </w:r>
    </w:p>
    <w:p w:rsidR="0097479F" w:rsidRDefault="0097479F" w:rsidP="000D5DF2">
      <w:pPr>
        <w:pStyle w:val="ListParagraph"/>
      </w:pPr>
    </w:p>
    <w:p w:rsidR="0097479F" w:rsidRDefault="0097479F" w:rsidP="000D5DF2">
      <w:pPr>
        <w:pStyle w:val="ListParagraph"/>
        <w:numPr>
          <w:ilvl w:val="0"/>
          <w:numId w:val="1"/>
        </w:numPr>
      </w:pPr>
      <w:r>
        <w:t xml:space="preserve">“ Okul “ kelimesinin </w:t>
      </w:r>
      <w:r w:rsidRPr="000D5DF2">
        <w:rPr>
          <w:b/>
          <w:u w:val="single"/>
        </w:rPr>
        <w:t>eş anlamlısı</w:t>
      </w:r>
      <w:r>
        <w:t xml:space="preserve"> hangisidir?</w:t>
      </w:r>
    </w:p>
    <w:p w:rsidR="0097479F" w:rsidRDefault="0097479F" w:rsidP="000D5DF2">
      <w:pPr>
        <w:pStyle w:val="ListParagraph"/>
        <w:numPr>
          <w:ilvl w:val="0"/>
          <w:numId w:val="11"/>
        </w:numPr>
      </w:pPr>
      <w:r>
        <w:t>Kara</w:t>
      </w:r>
      <w:r>
        <w:tab/>
      </w:r>
      <w:r>
        <w:tab/>
        <w:t>b) Sıra</w:t>
      </w:r>
      <w:r>
        <w:tab/>
      </w:r>
      <w:r>
        <w:tab/>
        <w:t xml:space="preserve">         c) Mektep                    d) Muallim</w:t>
      </w:r>
    </w:p>
    <w:p w:rsidR="0097479F" w:rsidRDefault="0097479F" w:rsidP="000D5DF2"/>
    <w:p w:rsidR="0097479F" w:rsidRDefault="0097479F" w:rsidP="000D5DF2"/>
    <w:p w:rsidR="0097479F" w:rsidRDefault="0097479F" w:rsidP="007F3A82">
      <w:pPr>
        <w:pStyle w:val="ListParagraph"/>
        <w:numPr>
          <w:ilvl w:val="0"/>
          <w:numId w:val="1"/>
        </w:numPr>
      </w:pPr>
      <w:r>
        <w:t>Aşağıdaki kelimeleri cümle içinde kullanarak, yanlarına yazınız.</w:t>
      </w:r>
    </w:p>
    <w:p w:rsidR="0097479F" w:rsidRDefault="0097479F" w:rsidP="007F3A82">
      <w:pPr>
        <w:pStyle w:val="ListParagraph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65pt;margin-top:8.5pt;width:63.85pt;height:0;z-index:251652096" o:connectortype="straight">
            <v:stroke endarrow="block"/>
          </v:shape>
        </w:pict>
      </w:r>
      <w:r>
        <w:t>Bütçe                             ……………………………………………………………………………………………………………</w:t>
      </w:r>
    </w:p>
    <w:p w:rsidR="0097479F" w:rsidRDefault="0097479F" w:rsidP="007F3A82">
      <w:pPr>
        <w:pStyle w:val="ListParagraph"/>
      </w:pPr>
    </w:p>
    <w:p w:rsidR="0097479F" w:rsidRDefault="0097479F" w:rsidP="007F3A82">
      <w:pPr>
        <w:pStyle w:val="ListParagraph"/>
      </w:pPr>
      <w:r>
        <w:rPr>
          <w:noProof/>
          <w:lang w:eastAsia="tr-TR"/>
        </w:rPr>
        <w:pict>
          <v:shape id="_x0000_s1029" type="#_x0000_t32" style="position:absolute;left:0;text-align:left;margin-left:65pt;margin-top:8.65pt;width:63.85pt;height:0;z-index:251653120" o:connectortype="straight">
            <v:stroke endarrow="block"/>
          </v:shape>
        </w:pict>
      </w:r>
      <w:r>
        <w:t>Saygı                              ……………………………………………………………………………………………………………</w:t>
      </w:r>
    </w:p>
    <w:p w:rsidR="0097479F" w:rsidRDefault="0097479F" w:rsidP="007F3A82">
      <w:pPr>
        <w:pStyle w:val="ListParagraph"/>
      </w:pPr>
      <w:r>
        <w:rPr>
          <w:noProof/>
          <w:lang w:eastAsia="tr-TR"/>
        </w:rPr>
        <w:pict>
          <v:shape id="Resim 17" o:spid="_x0000_s1030" type="#_x0000_t75" alt="AN02514_" style="position:absolute;left:0;text-align:left;margin-left:457.15pt;margin-top:-56.05pt;width:30.75pt;height:51.75pt;z-index:-251654144;visibility:visible">
            <v:imagedata r:id="rId9" o:title=""/>
          </v:shape>
        </w:pict>
      </w:r>
    </w:p>
    <w:p w:rsidR="0097479F" w:rsidRDefault="0097479F" w:rsidP="007F3A82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1" type="#_x0000_t120" style="position:absolute;left:0;text-align:left;margin-left:346pt;margin-top:14pt;width:22.4pt;height:19pt;z-index:251657216" fillcolor="black" strokecolor="#f2f2f2" strokeweight="3pt">
            <v:shadow on="t" type="perspective" color="#7f7f7f" opacity=".5" offset="1pt" offset2="-1pt"/>
          </v:shape>
        </w:pict>
      </w:r>
      <w:r>
        <w:rPr>
          <w:noProof/>
          <w:lang w:eastAsia="tr-TR"/>
        </w:rPr>
        <w:pict>
          <v:shape id="_x0000_s1032" type="#_x0000_t120" style="position:absolute;left:0;text-align:left;margin-left:255.2pt;margin-top:14pt;width:22.4pt;height:19pt;z-index:251656192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left:0;text-align:left;margin-left:171.65pt;margin-top:14pt;width:21.05pt;height:15.6pt;z-index:251655168"/>
        </w:pict>
      </w:r>
      <w:r>
        <w:t>Aşağıdaki şekillerden hangisi dairedir?</w:t>
      </w:r>
    </w:p>
    <w:p w:rsidR="0097479F" w:rsidRDefault="0097479F" w:rsidP="007F3A82">
      <w:pPr>
        <w:pStyle w:val="ListParagraph"/>
        <w:numPr>
          <w:ilvl w:val="0"/>
          <w:numId w:val="12"/>
        </w:numPr>
      </w:pPr>
      <w:r>
        <w:rPr>
          <w:noProof/>
          <w:lang w:eastAsia="tr-TR"/>
        </w:rPr>
        <w:pict>
          <v:rect id="_x0000_s1034" style="position:absolute;left:0;text-align:left;margin-left:54.15pt;margin-top:3.3pt;width:40.05pt;height:10.85pt;z-index:251654144"/>
        </w:pict>
      </w:r>
      <w:r>
        <w:t xml:space="preserve">                                         b )                              c)                                 d) </w:t>
      </w:r>
    </w:p>
    <w:p w:rsidR="0097479F" w:rsidRPr="007F3A82" w:rsidRDefault="0097479F" w:rsidP="007F3A82">
      <w:pPr>
        <w:pStyle w:val="ListParagraph"/>
        <w:ind w:left="1080"/>
      </w:pPr>
    </w:p>
    <w:p w:rsidR="0097479F" w:rsidRDefault="0097479F" w:rsidP="007F3A82">
      <w:pPr>
        <w:pStyle w:val="ListParagraph"/>
        <w:numPr>
          <w:ilvl w:val="0"/>
          <w:numId w:val="1"/>
        </w:numPr>
      </w:pPr>
    </w:p>
    <w:tbl>
      <w:tblPr>
        <w:tblpPr w:leftFromText="141" w:rightFromText="141" w:vertAnchor="text" w:horzAnchor="page" w:tblpX="2556" w:tblpY="-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4"/>
        <w:gridCol w:w="244"/>
        <w:gridCol w:w="244"/>
        <w:gridCol w:w="244"/>
        <w:gridCol w:w="244"/>
      </w:tblGrid>
      <w:tr w:rsidR="0097479F" w:rsidRPr="00152BA6">
        <w:trPr>
          <w:trHeight w:val="277"/>
        </w:trPr>
        <w:tc>
          <w:tcPr>
            <w:tcW w:w="244" w:type="dxa"/>
            <w:shd w:val="clear" w:color="auto" w:fill="000000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</w:tr>
      <w:tr w:rsidR="0097479F" w:rsidRPr="00152BA6">
        <w:trPr>
          <w:trHeight w:val="277"/>
        </w:trPr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  <w:shd w:val="clear" w:color="auto" w:fill="000000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</w:tr>
      <w:tr w:rsidR="0097479F" w:rsidRPr="00152BA6">
        <w:trPr>
          <w:trHeight w:val="277"/>
        </w:trPr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  <w:shd w:val="clear" w:color="auto" w:fill="000000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</w:tr>
      <w:tr w:rsidR="0097479F" w:rsidRPr="00152BA6">
        <w:trPr>
          <w:trHeight w:val="292"/>
        </w:trPr>
        <w:tc>
          <w:tcPr>
            <w:tcW w:w="244" w:type="dxa"/>
            <w:shd w:val="clear" w:color="auto" w:fill="000000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  <w:shd w:val="clear" w:color="auto" w:fill="000000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244" w:type="dxa"/>
          </w:tcPr>
          <w:p w:rsidR="0097479F" w:rsidRPr="00152BA6" w:rsidRDefault="0097479F" w:rsidP="00152BA6">
            <w:pPr>
              <w:pStyle w:val="ListParagraph"/>
              <w:spacing w:after="0" w:line="240" w:lineRule="auto"/>
              <w:ind w:left="0"/>
            </w:pPr>
          </w:p>
        </w:tc>
      </w:tr>
    </w:tbl>
    <w:p w:rsidR="0097479F" w:rsidRDefault="0097479F" w:rsidP="007F3A82">
      <w:pPr>
        <w:pStyle w:val="ListParagraph"/>
        <w:ind w:left="2839"/>
      </w:pPr>
      <w:r>
        <w:t>Yandaki şekilde taralı olan yerleri kesir olarak yazınız.</w:t>
      </w:r>
    </w:p>
    <w:p w:rsidR="0097479F" w:rsidRDefault="0097479F" w:rsidP="007F3A82">
      <w:pPr>
        <w:pStyle w:val="ListParagraph"/>
        <w:ind w:left="2839"/>
      </w:pPr>
    </w:p>
    <w:p w:rsidR="0097479F" w:rsidRDefault="0097479F" w:rsidP="007F3A82">
      <w:pPr>
        <w:pStyle w:val="ListParagraph"/>
        <w:ind w:left="3540"/>
      </w:pPr>
      <w:r>
        <w:t xml:space="preserve">               …………………………………</w:t>
      </w:r>
      <w:r>
        <w:tab/>
      </w:r>
      <w:r>
        <w:tab/>
      </w:r>
    </w:p>
    <w:p w:rsidR="0097479F" w:rsidRDefault="0097479F" w:rsidP="007F3A82">
      <w:pPr>
        <w:pStyle w:val="ListParagraph"/>
        <w:ind w:left="3540"/>
      </w:pPr>
    </w:p>
    <w:p w:rsidR="0097479F" w:rsidRDefault="0097479F" w:rsidP="007F018A">
      <w:pPr>
        <w:pStyle w:val="ListParagraph"/>
      </w:pPr>
    </w:p>
    <w:p w:rsidR="0097479F" w:rsidRDefault="0097479F" w:rsidP="007F018A">
      <w:pPr>
        <w:pStyle w:val="ListParagraph"/>
        <w:numPr>
          <w:ilvl w:val="0"/>
          <w:numId w:val="1"/>
        </w:numPr>
      </w:pPr>
      <w:r>
        <w:t>Aşağıdaki eşitlikleri yapınız.</w:t>
      </w:r>
    </w:p>
    <w:p w:rsidR="0097479F" w:rsidRDefault="0097479F" w:rsidP="007F018A">
      <w:pPr>
        <w:pStyle w:val="ListParagraph"/>
        <w:numPr>
          <w:ilvl w:val="0"/>
          <w:numId w:val="16"/>
        </w:numPr>
      </w:pPr>
      <w:r>
        <w:t xml:space="preserve">1 m 15 cm = …………… cm </w:t>
      </w:r>
      <w:r>
        <w:tab/>
      </w:r>
      <w:r>
        <w:tab/>
        <w:t>d)   365 cm  =  …… m  …….  cm</w:t>
      </w:r>
    </w:p>
    <w:p w:rsidR="0097479F" w:rsidRDefault="0097479F" w:rsidP="007F018A">
      <w:pPr>
        <w:pStyle w:val="ListParagraph"/>
        <w:numPr>
          <w:ilvl w:val="0"/>
          <w:numId w:val="16"/>
        </w:numPr>
      </w:pPr>
      <w:r>
        <w:t>3 kg =   …………… g                                e)  4350 g  =  …… kg ……………g</w:t>
      </w:r>
    </w:p>
    <w:p w:rsidR="0097479F" w:rsidRDefault="0097479F" w:rsidP="00497EB7">
      <w:pPr>
        <w:pStyle w:val="ListParagraph"/>
        <w:numPr>
          <w:ilvl w:val="0"/>
          <w:numId w:val="16"/>
        </w:numPr>
      </w:pPr>
      <w:r>
        <w:t xml:space="preserve">75 dk = ………saat………dk </w:t>
      </w:r>
      <w:r>
        <w:tab/>
      </w:r>
      <w:r>
        <w:tab/>
        <w:t>f)   2 saat  =  ………….. dk</w:t>
      </w:r>
    </w:p>
    <w:p w:rsidR="0097479F" w:rsidRDefault="0097479F" w:rsidP="00497EB7">
      <w:pPr>
        <w:pStyle w:val="ListParagraph"/>
        <w:ind w:left="1080"/>
      </w:pPr>
    </w:p>
    <w:p w:rsidR="0097479F" w:rsidRDefault="0097479F" w:rsidP="00497EB7">
      <w:pPr>
        <w:pStyle w:val="ListParagraph"/>
        <w:numPr>
          <w:ilvl w:val="0"/>
          <w:numId w:val="1"/>
        </w:numPr>
      </w:pPr>
      <w:r>
        <w:rPr>
          <w:noProof/>
          <w:lang w:eastAsia="tr-TR"/>
        </w:rPr>
        <w:pict>
          <v:shape id="Resim 10" o:spid="_x0000_s1035" type="#_x0000_t75" alt="bookworm" style="position:absolute;left:0;text-align:left;margin-left:-66.25pt;margin-top:-140.8pt;width:75.65pt;height:269.8pt;z-index:-251657216;visibility:visible">
            <v:imagedata r:id="rId10" o:title=""/>
          </v:shape>
        </w:pict>
      </w:r>
      <w:r>
        <w:rPr>
          <w:noProof/>
          <w:lang w:eastAsia="tr-TR"/>
        </w:rPr>
        <w:pict>
          <v:shape id="_x0000_s1036" type="#_x0000_t32" style="position:absolute;left:0;text-align:left;margin-left:65pt;margin-top:18.55pt;width:103.25pt;height:10.15pt;flip:y;z-index:251658240" o:connectortype="straight">
            <v:stroke startarrow="block" endarrow="block"/>
          </v:shape>
        </w:pict>
      </w:r>
      <w:r>
        <w:t>Aşağıda verilen doğruya paralel bir doğru çiziniz.</w:t>
      </w:r>
    </w:p>
    <w:p w:rsidR="0097479F" w:rsidRDefault="0097479F" w:rsidP="001E08D5"/>
    <w:p w:rsidR="0097479F" w:rsidRDefault="0097479F" w:rsidP="001E08D5">
      <w:pPr>
        <w:pStyle w:val="ListParagraph"/>
        <w:numPr>
          <w:ilvl w:val="0"/>
          <w:numId w:val="1"/>
        </w:numPr>
      </w:pPr>
      <w:r>
        <w:t>Bir ahırda yalnızca koyunlar vardır. Ahırdaki koyunların ayak sayısı 76 ise, bu ahırda kaç tane koyun vardır?</w:t>
      </w:r>
    </w:p>
    <w:p w:rsidR="0097479F" w:rsidRDefault="0097479F" w:rsidP="001E08D5">
      <w:pPr>
        <w:pStyle w:val="ListParagraph"/>
        <w:numPr>
          <w:ilvl w:val="0"/>
          <w:numId w:val="17"/>
        </w:numPr>
      </w:pPr>
      <w:r>
        <w:t xml:space="preserve">19 </w:t>
      </w:r>
      <w:r>
        <w:tab/>
      </w:r>
      <w:r>
        <w:tab/>
        <w:t xml:space="preserve">          b)  284</w:t>
      </w:r>
      <w:r>
        <w:tab/>
      </w:r>
      <w:r>
        <w:tab/>
      </w:r>
      <w:r>
        <w:tab/>
        <w:t>c) 304</w:t>
      </w:r>
      <w:r>
        <w:tab/>
      </w:r>
      <w:r>
        <w:tab/>
        <w:t xml:space="preserve">    </w:t>
      </w:r>
      <w:r>
        <w:tab/>
        <w:t xml:space="preserve"> d)  332</w:t>
      </w:r>
    </w:p>
    <w:p w:rsidR="0097479F" w:rsidRDefault="0097479F" w:rsidP="001E08D5">
      <w:pPr>
        <w:pStyle w:val="ListParagraph"/>
      </w:pPr>
    </w:p>
    <w:p w:rsidR="0097479F" w:rsidRDefault="0097479F" w:rsidP="00167D2D">
      <w:pPr>
        <w:pStyle w:val="ListParagraph"/>
        <w:numPr>
          <w:ilvl w:val="0"/>
          <w:numId w:val="1"/>
        </w:numPr>
      </w:pPr>
      <w:r>
        <w:t>Her gemide eşit sayıda yolcu olan bir liman düşünün. 1 gemide 42 yolcu varsa, 15 gemide kaç yolcu vardır?</w:t>
      </w:r>
    </w:p>
    <w:p w:rsidR="0097479F" w:rsidRDefault="0097479F" w:rsidP="00167D2D">
      <w:pPr>
        <w:pStyle w:val="ListParagraph"/>
        <w:numPr>
          <w:ilvl w:val="0"/>
          <w:numId w:val="18"/>
        </w:numPr>
      </w:pPr>
      <w:r>
        <w:t>27</w:t>
      </w:r>
      <w:r>
        <w:tab/>
      </w:r>
      <w:r>
        <w:tab/>
        <w:t xml:space="preserve">           b) 57</w:t>
      </w:r>
      <w:r>
        <w:tab/>
      </w:r>
      <w:r>
        <w:tab/>
        <w:t xml:space="preserve">     c)  620</w:t>
      </w:r>
      <w:r>
        <w:tab/>
        <w:t xml:space="preserve">             d) 630</w:t>
      </w:r>
    </w:p>
    <w:p w:rsidR="0097479F" w:rsidRDefault="0097479F" w:rsidP="00167D2D">
      <w:pPr>
        <w:pStyle w:val="ListParagraph"/>
        <w:ind w:left="1080"/>
      </w:pPr>
    </w:p>
    <w:p w:rsidR="0097479F" w:rsidRDefault="0097479F" w:rsidP="00167D2D">
      <w:pPr>
        <w:pStyle w:val="ListParagraph"/>
        <w:numPr>
          <w:ilvl w:val="0"/>
          <w:numId w:val="1"/>
        </w:numPr>
      </w:pPr>
      <w:r>
        <w:t>Yarısı 8 olan sayının, tamamının yarısı kaçtır?</w:t>
      </w:r>
    </w:p>
    <w:p w:rsidR="0097479F" w:rsidRDefault="0097479F" w:rsidP="00B232E6">
      <w:pPr>
        <w:pStyle w:val="ListParagraph"/>
        <w:numPr>
          <w:ilvl w:val="0"/>
          <w:numId w:val="19"/>
        </w:numPr>
      </w:pPr>
      <w:r>
        <w:t>8</w:t>
      </w:r>
      <w:r>
        <w:tab/>
      </w:r>
      <w:r>
        <w:tab/>
        <w:t xml:space="preserve">          b)  16</w:t>
      </w:r>
      <w:r>
        <w:tab/>
      </w:r>
      <w:r>
        <w:tab/>
        <w:t xml:space="preserve">   c)  32</w:t>
      </w:r>
      <w:r>
        <w:tab/>
      </w:r>
      <w:r>
        <w:tab/>
      </w:r>
      <w:r>
        <w:tab/>
        <w:t>d) 64</w:t>
      </w:r>
    </w:p>
    <w:p w:rsidR="0097479F" w:rsidRDefault="0097479F" w:rsidP="00640450">
      <w:pPr>
        <w:pStyle w:val="ListParagraph"/>
        <w:ind w:left="1080"/>
      </w:pPr>
    </w:p>
    <w:p w:rsidR="0097479F" w:rsidRDefault="0097479F" w:rsidP="00B232E6">
      <w:pPr>
        <w:pStyle w:val="ListParagraph"/>
        <w:numPr>
          <w:ilvl w:val="0"/>
          <w:numId w:val="1"/>
        </w:numPr>
      </w:pPr>
      <w:r>
        <w:t>36 sayısının 23 katının, 15 fazlasının 6 eksiği kaçtır?</w:t>
      </w:r>
    </w:p>
    <w:p w:rsidR="0097479F" w:rsidRDefault="0097479F" w:rsidP="00640450">
      <w:pPr>
        <w:pStyle w:val="ListParagraph"/>
        <w:numPr>
          <w:ilvl w:val="0"/>
          <w:numId w:val="20"/>
        </w:numPr>
      </w:pPr>
      <w:r>
        <w:t>828</w:t>
      </w:r>
      <w:r>
        <w:tab/>
      </w:r>
      <w:r>
        <w:tab/>
        <w:t xml:space="preserve">           b) 837        </w:t>
      </w:r>
      <w:r>
        <w:tab/>
        <w:t xml:space="preserve">        c) 838     </w:t>
      </w:r>
      <w:r>
        <w:tab/>
      </w:r>
      <w:r>
        <w:tab/>
        <w:t xml:space="preserve">    d) 843</w:t>
      </w:r>
    </w:p>
    <w:p w:rsidR="0097479F" w:rsidRDefault="0097479F" w:rsidP="00F475C1">
      <w:pPr>
        <w:pStyle w:val="ListParagraph"/>
        <w:ind w:left="1080"/>
      </w:pPr>
    </w:p>
    <w:p w:rsidR="0097479F" w:rsidRDefault="0097479F" w:rsidP="00F475C1">
      <w:pPr>
        <w:pStyle w:val="ListParagraph"/>
        <w:numPr>
          <w:ilvl w:val="0"/>
          <w:numId w:val="1"/>
        </w:numPr>
      </w:pPr>
      <w:r>
        <w:t>Selma’nın 300 tane elması vardı. Elmaların 1 tanesini yedi. Geriye kaç tane elma kaldı?</w:t>
      </w:r>
    </w:p>
    <w:p w:rsidR="0097479F" w:rsidRDefault="0097479F" w:rsidP="00F475C1">
      <w:pPr>
        <w:pStyle w:val="ListParagraph"/>
        <w:numPr>
          <w:ilvl w:val="0"/>
          <w:numId w:val="21"/>
        </w:numPr>
      </w:pPr>
      <w:r>
        <w:rPr>
          <w:noProof/>
          <w:lang w:eastAsia="tr-TR"/>
        </w:rPr>
        <w:pict>
          <v:shape id="Resim 18" o:spid="_x0000_s1037" type="#_x0000_t75" alt="1" style="position:absolute;left:0;text-align:left;margin-left:-62.6pt;margin-top:-62.45pt;width:61.5pt;height:64.5pt;z-index:-251653120;visibility:visible">
            <v:imagedata r:id="rId11" o:title=""/>
          </v:shape>
        </w:pict>
      </w:r>
      <w:r>
        <w:t>199</w:t>
      </w:r>
      <w:r>
        <w:tab/>
      </w:r>
      <w:r>
        <w:tab/>
      </w:r>
      <w:r>
        <w:tab/>
        <w:t>b) 299</w:t>
      </w:r>
      <w:r>
        <w:tab/>
        <w:t xml:space="preserve">    </w:t>
      </w:r>
      <w:r>
        <w:tab/>
        <w:t xml:space="preserve">         b) 399</w:t>
      </w:r>
      <w:r>
        <w:tab/>
      </w:r>
      <w:r>
        <w:tab/>
        <w:t xml:space="preserve">     d) 499</w:t>
      </w:r>
    </w:p>
    <w:p w:rsidR="0097479F" w:rsidRDefault="0097479F" w:rsidP="00F475C1"/>
    <w:p w:rsidR="0097479F" w:rsidRPr="00F475C1" w:rsidRDefault="0097479F" w:rsidP="001C4822">
      <w:pPr>
        <w:rPr>
          <w:b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</w:t>
      </w:r>
      <w:r w:rsidRPr="00F475C1">
        <w:rPr>
          <w:b/>
        </w:rPr>
        <w:t>BAŞARILAR Dİ</w:t>
      </w:r>
      <w:r>
        <w:rPr>
          <w:b/>
        </w:rPr>
        <w:t>LERİM</w:t>
      </w:r>
    </w:p>
    <w:sectPr w:rsidR="0097479F" w:rsidRPr="00F475C1" w:rsidSect="000E1B9D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79F" w:rsidRDefault="0097479F" w:rsidP="007358D0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97479F" w:rsidRDefault="0097479F" w:rsidP="007358D0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79F" w:rsidRDefault="0097479F">
    <w:pPr>
      <w:pStyle w:val="Footer"/>
      <w:jc w:val="right"/>
    </w:pPr>
    <w:fldSimple w:instr=" PAGE   \* MERGEFORMAT ">
      <w:r>
        <w:rPr>
          <w:noProof/>
        </w:rPr>
        <w:t>3</w:t>
      </w:r>
    </w:fldSimple>
  </w:p>
  <w:p w:rsidR="0097479F" w:rsidRDefault="009747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79F" w:rsidRDefault="0097479F" w:rsidP="007358D0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97479F" w:rsidRDefault="0097479F" w:rsidP="007358D0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F37FC"/>
    <w:multiLevelType w:val="hybridMultilevel"/>
    <w:tmpl w:val="85D48898"/>
    <w:lvl w:ilvl="0" w:tplc="279A884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33B7B31"/>
    <w:multiLevelType w:val="hybridMultilevel"/>
    <w:tmpl w:val="79A2C4DE"/>
    <w:lvl w:ilvl="0" w:tplc="49F2466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3693169"/>
    <w:multiLevelType w:val="hybridMultilevel"/>
    <w:tmpl w:val="9C9C858C"/>
    <w:lvl w:ilvl="0" w:tplc="041F000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660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804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876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948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1020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1092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11642" w:hanging="360"/>
      </w:pPr>
      <w:rPr>
        <w:rFonts w:ascii="Wingdings" w:hAnsi="Wingdings" w:hint="default"/>
      </w:rPr>
    </w:lvl>
  </w:abstractNum>
  <w:abstractNum w:abstractNumId="3">
    <w:nsid w:val="24810F42"/>
    <w:multiLevelType w:val="hybridMultilevel"/>
    <w:tmpl w:val="F16AF4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C50D6D"/>
    <w:multiLevelType w:val="hybridMultilevel"/>
    <w:tmpl w:val="EA16D6C0"/>
    <w:lvl w:ilvl="0" w:tplc="EA4A9B3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BD00D72"/>
    <w:multiLevelType w:val="hybridMultilevel"/>
    <w:tmpl w:val="A9743E82"/>
    <w:lvl w:ilvl="0" w:tplc="A4247FF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31D303B"/>
    <w:multiLevelType w:val="hybridMultilevel"/>
    <w:tmpl w:val="194CF01C"/>
    <w:lvl w:ilvl="0" w:tplc="82D6B876">
      <w:start w:val="1"/>
      <w:numFmt w:val="low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7">
    <w:nsid w:val="347A72DE"/>
    <w:multiLevelType w:val="hybridMultilevel"/>
    <w:tmpl w:val="89D4064E"/>
    <w:lvl w:ilvl="0" w:tplc="3CDC2F0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57508E8"/>
    <w:multiLevelType w:val="hybridMultilevel"/>
    <w:tmpl w:val="6C7ADE7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CF1097D"/>
    <w:multiLevelType w:val="hybridMultilevel"/>
    <w:tmpl w:val="12EC6EF6"/>
    <w:lvl w:ilvl="0" w:tplc="D8CA47C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0E11A1E"/>
    <w:multiLevelType w:val="hybridMultilevel"/>
    <w:tmpl w:val="910017A6"/>
    <w:lvl w:ilvl="0" w:tplc="D5D4AD1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3A4794B"/>
    <w:multiLevelType w:val="hybridMultilevel"/>
    <w:tmpl w:val="9D44AD76"/>
    <w:lvl w:ilvl="0" w:tplc="3EA8023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8306983"/>
    <w:multiLevelType w:val="hybridMultilevel"/>
    <w:tmpl w:val="EA9C0F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C8D6991"/>
    <w:multiLevelType w:val="hybridMultilevel"/>
    <w:tmpl w:val="3C584F54"/>
    <w:lvl w:ilvl="0" w:tplc="041F000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3559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19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5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79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8599" w:hanging="360"/>
      </w:pPr>
      <w:rPr>
        <w:rFonts w:ascii="Wingdings" w:hAnsi="Wingdings" w:hint="default"/>
      </w:rPr>
    </w:lvl>
  </w:abstractNum>
  <w:abstractNum w:abstractNumId="14">
    <w:nsid w:val="5CE802D8"/>
    <w:multiLevelType w:val="hybridMultilevel"/>
    <w:tmpl w:val="F790FA34"/>
    <w:lvl w:ilvl="0" w:tplc="0B620C88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473687A"/>
    <w:multiLevelType w:val="hybridMultilevel"/>
    <w:tmpl w:val="5D32E23C"/>
    <w:lvl w:ilvl="0" w:tplc="99EA3A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7209038B"/>
    <w:multiLevelType w:val="hybridMultilevel"/>
    <w:tmpl w:val="42F4E70A"/>
    <w:lvl w:ilvl="0" w:tplc="64243CF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2FE3F63"/>
    <w:multiLevelType w:val="hybridMultilevel"/>
    <w:tmpl w:val="7362100A"/>
    <w:lvl w:ilvl="0" w:tplc="908E2E3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8B45BA4"/>
    <w:multiLevelType w:val="hybridMultilevel"/>
    <w:tmpl w:val="148206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DE46B06"/>
    <w:multiLevelType w:val="hybridMultilevel"/>
    <w:tmpl w:val="7A884C00"/>
    <w:lvl w:ilvl="0" w:tplc="24AC2234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FB06323"/>
    <w:multiLevelType w:val="hybridMultilevel"/>
    <w:tmpl w:val="607CFE54"/>
    <w:lvl w:ilvl="0" w:tplc="D004E18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11"/>
  </w:num>
  <w:num w:numId="10">
    <w:abstractNumId w:val="15"/>
  </w:num>
  <w:num w:numId="11">
    <w:abstractNumId w:val="19"/>
  </w:num>
  <w:num w:numId="12">
    <w:abstractNumId w:val="9"/>
  </w:num>
  <w:num w:numId="13">
    <w:abstractNumId w:val="2"/>
  </w:num>
  <w:num w:numId="14">
    <w:abstractNumId w:val="13"/>
  </w:num>
  <w:num w:numId="15">
    <w:abstractNumId w:val="18"/>
  </w:num>
  <w:num w:numId="16">
    <w:abstractNumId w:val="16"/>
  </w:num>
  <w:num w:numId="17">
    <w:abstractNumId w:val="12"/>
  </w:num>
  <w:num w:numId="18">
    <w:abstractNumId w:val="17"/>
  </w:num>
  <w:num w:numId="19">
    <w:abstractNumId w:val="10"/>
  </w:num>
  <w:num w:numId="20">
    <w:abstractNumId w:val="0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68B"/>
    <w:rsid w:val="000D5DF2"/>
    <w:rsid w:val="000E1B9D"/>
    <w:rsid w:val="001232DC"/>
    <w:rsid w:val="00137FEA"/>
    <w:rsid w:val="00152BA6"/>
    <w:rsid w:val="00167D2D"/>
    <w:rsid w:val="001C4822"/>
    <w:rsid w:val="001E08D5"/>
    <w:rsid w:val="002174EE"/>
    <w:rsid w:val="002266A6"/>
    <w:rsid w:val="00270658"/>
    <w:rsid w:val="00352463"/>
    <w:rsid w:val="00362FC8"/>
    <w:rsid w:val="003C268B"/>
    <w:rsid w:val="004252D4"/>
    <w:rsid w:val="00497EB7"/>
    <w:rsid w:val="004A3E9E"/>
    <w:rsid w:val="005336CF"/>
    <w:rsid w:val="005515EF"/>
    <w:rsid w:val="00575A7F"/>
    <w:rsid w:val="005F1929"/>
    <w:rsid w:val="00640450"/>
    <w:rsid w:val="006B2A7E"/>
    <w:rsid w:val="007358D0"/>
    <w:rsid w:val="007F018A"/>
    <w:rsid w:val="007F3A82"/>
    <w:rsid w:val="00801551"/>
    <w:rsid w:val="00827BD5"/>
    <w:rsid w:val="0097479F"/>
    <w:rsid w:val="00A53E35"/>
    <w:rsid w:val="00B232E6"/>
    <w:rsid w:val="00B95AA5"/>
    <w:rsid w:val="00CC032F"/>
    <w:rsid w:val="00DF214C"/>
    <w:rsid w:val="00E55432"/>
    <w:rsid w:val="00ED4E1F"/>
    <w:rsid w:val="00F47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B9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C268B"/>
    <w:pPr>
      <w:ind w:left="720"/>
    </w:pPr>
  </w:style>
  <w:style w:type="table" w:styleId="TableGrid">
    <w:name w:val="Table Grid"/>
    <w:basedOn w:val="TableNormal"/>
    <w:uiPriority w:val="99"/>
    <w:rsid w:val="007F3A8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27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BD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358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58D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358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8D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3</Pages>
  <Words>491</Words>
  <Characters>2799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golden</cp:lastModifiedBy>
  <cp:revision>20</cp:revision>
  <dcterms:created xsi:type="dcterms:W3CDTF">2009-05-11T20:06:00Z</dcterms:created>
  <dcterms:modified xsi:type="dcterms:W3CDTF">2011-04-12T07:56:00Z</dcterms:modified>
</cp:coreProperties>
</file>